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480" w:lineRule="auto"/>
        <w:rPr>
          <w:rFonts w:ascii="Verdana" w:hAnsi="Verdana" w:cs="Verdana"/>
          <w:color w:val="333333"/>
          <w:kern w:val="0"/>
          <w:sz w:val="20"/>
          <w:szCs w:val="20"/>
        </w:rPr>
      </w:pPr>
      <w:bookmarkStart w:id="0" w:name="_GoBack"/>
      <w:bookmarkEnd w:id="0"/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5" o:spt="75" alt="http://192.168.20.22/e/upload/s1/fck/image/2017/05/17/085500264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6" o:spt="75" alt="http://192.168.20.22/e/upload/s1/fck/image/2017/05/17/085500379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7" o:spt="75" alt="http://192.168.20.22/e/upload/s1/fck/image/2017/05/17/085500479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8" o:spt="75" alt="http://192.168.20.22/e/upload/s1/fck/image/2017/05/17/0855005581.jpg" type="#_x0000_t75" style="height:724.5pt;width:524.2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9" o:spt="75" alt="http://192.168.20.22/e/upload/s1/fck/image/2017/05/17/0855006211.jpg" type="#_x0000_t75" style="height:722.25pt;width:524.2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0" o:spt="75" alt="http://192.168.20.22/e/upload/s1/fck/image/2017/05/17/085500691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1" o:spt="75" alt="http://192.168.20.22/e/upload/s1/fck/image/2017/05/17/085500746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2" o:spt="75" alt="http://192.168.20.22/e/upload/s1/fck/image/2017/05/17/0855008371.jpg" type="#_x0000_t75" style="height:722.25pt;width:524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3" o:spt="75" alt="http://192.168.20.22/e/upload/s1/fck/image/2017/05/17/085500960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4" o:spt="75" alt="http://192.168.20.22/e/upload/s1/fck/image/2017/05/17/085501034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5" o:spt="75" alt="http://192.168.20.22/e/upload/s1/fck/image/2017/05/17/085501112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rPr>
          <w:rFonts w:cs="Times New Roma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40453"/>
    <w:rsid w:val="00004BC4"/>
    <w:rsid w:val="004771A2"/>
    <w:rsid w:val="004B5AB6"/>
    <w:rsid w:val="00577292"/>
    <w:rsid w:val="00A0723C"/>
    <w:rsid w:val="00E40453"/>
    <w:rsid w:val="00F72FC1"/>
    <w:rsid w:val="00F845A6"/>
    <w:rsid w:val="1309438E"/>
    <w:rsid w:val="500D16AB"/>
    <w:rsid w:val="5AEC4723"/>
    <w:rsid w:val="78507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3">
    <w:name w:val="Default Paragraph Font"/>
    <w:semiHidden/>
    <w:uiPriority w:val="99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12</Pages>
  <Words>1</Words>
  <Characters>12</Characters>
  <Lines>0</Lines>
  <Paragraphs>0</Paragraphs>
  <TotalTime>0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2019-01-07T08:19:00Z</dcterms:created>
  <dc:creator>user</dc:creator>
  <cp:lastModifiedBy>邹-小酒儿</cp:lastModifiedBy>
  <dcterms:modified xsi:type="dcterms:W3CDTF">2019-01-17T06:26:39Z</dcterms:modified>
  <dc:title>           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