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hd w:val="clear" w:color="auto" w:fill="FFFFFF"/>
        <w:spacing w:line="480" w:lineRule="auto"/>
        <w:rPr>
          <w:rFonts w:ascii="Verdana" w:hAnsi="Verdana" w:cs="Verdana"/>
          <w:color w:val="333333"/>
          <w:kern w:val="0"/>
          <w:sz w:val="20"/>
          <w:szCs w:val="20"/>
        </w:rPr>
      </w:pPr>
      <w:bookmarkStart w:id="0" w:name="_GoBack"/>
      <w:bookmarkEnd w:id="0"/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25" o:spt="75" alt="http://192.168.20.22/e/upload/s1/fck/image/2017/05/17/0855002641.jpg" type="#_x0000_t75" style="height:723.75pt;width:524.25pt;" filled="f" o:preferrelative="t" stroked="f" coordsize="21600,21600">
            <v:path/>
            <v:fill on="f" focussize="0,0"/>
            <v:stroke on="f" joinstyle="miter"/>
            <v:imagedata r:id="rId4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26" o:spt="75" alt="http://192.168.20.22/e/upload/s1/fck/image/2017/05/17/0855003791.jpg" type="#_x0000_t75" style="height:723pt;width:524.25pt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27" o:spt="75" alt="http://192.168.20.22/e/upload/s1/fck/image/2017/05/17/0855004791.jpg" type="#_x0000_t75" style="height:723pt;width:524.25pt;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28" o:spt="75" alt="http://192.168.20.22/e/upload/s1/fck/image/2017/05/17/0855005581.jpg" type="#_x0000_t75" style="height:724.5pt;width:524.25pt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29" o:spt="75" alt="http://192.168.20.22/e/upload/s1/fck/image/2017/05/17/0855006211.jpg" type="#_x0000_t75" style="height:722.25pt;width:524.25pt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30" o:spt="75" alt="http://192.168.20.22/e/upload/s1/fck/image/2017/05/17/0855006911.jpg" type="#_x0000_t75" style="height:723.75pt;width:524.2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31" o:spt="75" alt="http://192.168.20.22/e/upload/s1/fck/image/2017/05/17/0855007461.jpg" type="#_x0000_t75" style="height:723pt;width:524.2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32" o:spt="75" alt="http://192.168.20.22/e/upload/s1/fck/image/2017/05/17/0855008371.jpg" type="#_x0000_t75" style="height:722.25pt;width:524.2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33" o:spt="75" alt="http://192.168.20.22/e/upload/s1/fck/image/2017/05/17/0855009601.jpg" type="#_x0000_t75" style="height:723.75pt;width:524.2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34" o:spt="75" alt="http://192.168.20.22/e/upload/s1/fck/image/2017/05/17/0855010341.jpg" type="#_x0000_t75" style="height:723.75pt;width:524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  <w:r>
        <w:rPr>
          <w:rFonts w:ascii="Verdana" w:hAnsi="Verdana" w:cs="Verdana"/>
          <w:color w:val="333333"/>
          <w:kern w:val="0"/>
          <w:sz w:val="20"/>
          <w:szCs w:val="20"/>
        </w:rPr>
        <w:pict>
          <v:shape id="_x0000_i1035" o:spt="75" alt="http://192.168.20.22/e/upload/s1/fck/image/2017/05/17/0855011121.jpg" type="#_x0000_t75" style="height:723.75pt;width:524.25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 w:cs="Times New Roman"/>
          <w:lang w:val="en-US" w:eastAsia="zh-CN"/>
        </w:rPr>
      </w:pPr>
      <w:r>
        <w:rPr>
          <w:rFonts w:hint="eastAsia" w:cs="Times New Roman"/>
          <w:lang w:val="en-US" w:eastAsia="zh-CN"/>
        </w:rPr>
        <w:t xml:space="preserve"> 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oNotHyphenateCap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40453"/>
    <w:rsid w:val="00004BC4"/>
    <w:rsid w:val="004771A2"/>
    <w:rsid w:val="004B5AB6"/>
    <w:rsid w:val="00577292"/>
    <w:rsid w:val="00A0723C"/>
    <w:rsid w:val="00E40453"/>
    <w:rsid w:val="00F72FC1"/>
    <w:rsid w:val="00F845A6"/>
    <w:rsid w:val="1309438E"/>
    <w:rsid w:val="42833384"/>
    <w:rsid w:val="500D16AB"/>
    <w:rsid w:val="54326949"/>
    <w:rsid w:val="5EA05D22"/>
    <w:rsid w:val="60356F59"/>
    <w:rsid w:val="7C011F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character" w:default="1" w:styleId="3">
    <w:name w:val="Default Paragraph Font"/>
    <w:semiHidden/>
    <w:qFormat/>
    <w:uiPriority w:val="99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12</Pages>
  <Words>1</Words>
  <Characters>12</Characters>
  <Lines>0</Lines>
  <Paragraphs>0</Paragraphs>
  <TotalTime>0</TotalTime>
  <ScaleCrop>false</ScaleCrop>
  <LinksUpToDate>false</LinksUpToDate>
  <CharactersWithSpaces>0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2019-01-07T08:19:00Z</dcterms:created>
  <dc:creator>user</dc:creator>
  <cp:lastModifiedBy>邹-小酒儿</cp:lastModifiedBy>
  <dcterms:modified xsi:type="dcterms:W3CDTF">2020-01-08T01:58:11Z</dcterms:modified>
  <dc:title>           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